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59B" w:rsidRPr="00DD53B0" w:rsidRDefault="00ED459B" w:rsidP="00ED45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  <w:u w:val="single"/>
        </w:rPr>
        <w:t>Edmund HENRY</w:t>
      </w:r>
      <w:r w:rsidRPr="00DD53B0">
        <w:rPr>
          <w:rFonts w:ascii="Times New Roman" w:hAnsi="Times New Roman" w:cs="Times New Roman"/>
          <w:sz w:val="24"/>
          <w:szCs w:val="24"/>
        </w:rPr>
        <w:t xml:space="preserve">      (fl.1502)</w:t>
      </w:r>
    </w:p>
    <w:p w:rsidR="00ED459B" w:rsidRPr="00DD53B0" w:rsidRDefault="00ED459B" w:rsidP="00ED45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</w:rPr>
        <w:t>of Blakeney, Norfolk.</w:t>
      </w:r>
    </w:p>
    <w:p w:rsidR="00ED459B" w:rsidRPr="00DD53B0" w:rsidRDefault="00ED459B" w:rsidP="00ED45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459B" w:rsidRPr="00DD53B0" w:rsidRDefault="00ED459B" w:rsidP="00ED45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459B" w:rsidRPr="00DD53B0" w:rsidRDefault="00ED459B" w:rsidP="00ED45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</w:rPr>
        <w:tab/>
        <w:t>1502</w:t>
      </w:r>
      <w:r w:rsidRPr="00DD53B0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ED459B" w:rsidRPr="00DD53B0" w:rsidRDefault="00ED459B" w:rsidP="00ED459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DD53B0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DD53B0">
        <w:rPr>
          <w:rFonts w:ascii="Times New Roman" w:hAnsi="Times New Roman" w:cs="Times New Roman"/>
          <w:sz w:val="24"/>
          <w:szCs w:val="24"/>
        </w:rPr>
        <w:t xml:space="preserve">  Cat. Ref. NCC will register, Popy 299)</w:t>
      </w:r>
    </w:p>
    <w:p w:rsidR="00ED459B" w:rsidRPr="00DD53B0" w:rsidRDefault="00ED459B" w:rsidP="00ED45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459B" w:rsidRPr="00DD53B0" w:rsidRDefault="00ED459B" w:rsidP="00ED45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459B" w:rsidRPr="00DD53B0" w:rsidRDefault="00ED459B" w:rsidP="00ED45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</w:rPr>
        <w:t>20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59B" w:rsidRDefault="00ED459B" w:rsidP="00564E3C">
      <w:pPr>
        <w:spacing w:after="0" w:line="240" w:lineRule="auto"/>
      </w:pPr>
      <w:r>
        <w:separator/>
      </w:r>
    </w:p>
  </w:endnote>
  <w:endnote w:type="continuationSeparator" w:id="0">
    <w:p w:rsidR="00ED459B" w:rsidRDefault="00ED45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D459B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59B" w:rsidRDefault="00ED459B" w:rsidP="00564E3C">
      <w:pPr>
        <w:spacing w:after="0" w:line="240" w:lineRule="auto"/>
      </w:pPr>
      <w:r>
        <w:separator/>
      </w:r>
    </w:p>
  </w:footnote>
  <w:footnote w:type="continuationSeparator" w:id="0">
    <w:p w:rsidR="00ED459B" w:rsidRDefault="00ED45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9B"/>
    <w:rsid w:val="00372DC6"/>
    <w:rsid w:val="00564E3C"/>
    <w:rsid w:val="0064591D"/>
    <w:rsid w:val="00DD5B8A"/>
    <w:rsid w:val="00EB41B8"/>
    <w:rsid w:val="00ED459B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5C88D-4B83-4E5A-B59B-1361A454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ED45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2015-10-13T20:20:00Z</dcterms:created>
  <dcterms:modified xsi:type="dcterms:W3CDTF">2015-10-13T20:20:00Z</dcterms:modified>
</cp:coreProperties>
</file>